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D40" w:rsidRPr="00A102BD" w:rsidRDefault="000357E7" w:rsidP="000357E7">
      <w:pPr>
        <w:jc w:val="right"/>
      </w:pPr>
      <w:r>
        <w:t xml:space="preserve">Приложение № </w:t>
      </w:r>
      <w:r w:rsidR="006F0034">
        <w:t xml:space="preserve">4 </w:t>
      </w:r>
      <w:r>
        <w:t xml:space="preserve">к </w:t>
      </w:r>
      <w:r w:rsidR="006F0034">
        <w:t>Приглашению</w:t>
      </w:r>
    </w:p>
    <w:p w:rsidR="00A102BD" w:rsidRPr="00A102BD" w:rsidRDefault="00A102BD" w:rsidP="00DD7AA0">
      <w:pPr>
        <w:rPr>
          <w:bCs/>
        </w:rPr>
      </w:pPr>
      <w:bookmarkStart w:id="0" w:name="RANGE!A1:Y42"/>
      <w:bookmarkEnd w:id="0"/>
    </w:p>
    <w:p w:rsidR="0017716F" w:rsidRPr="00DD7AA0" w:rsidRDefault="0017716F" w:rsidP="0017716F">
      <w:pPr>
        <w:jc w:val="center"/>
        <w:rPr>
          <w:b/>
        </w:rPr>
      </w:pPr>
      <w:bookmarkStart w:id="1" w:name="_Toc249432431"/>
      <w:bookmarkStart w:id="2" w:name="_Toc251146393"/>
      <w:bookmarkStart w:id="3" w:name="_Toc251150722"/>
      <w:bookmarkStart w:id="4" w:name="_Toc251157328"/>
      <w:r>
        <w:rPr>
          <w:b/>
        </w:rPr>
        <w:t>«</w:t>
      </w:r>
      <w:r w:rsidRPr="00DD7AA0">
        <w:rPr>
          <w:b/>
        </w:rPr>
        <w:t>Анкета предварительной квалификации</w:t>
      </w:r>
      <w:r>
        <w:rPr>
          <w:b/>
        </w:rPr>
        <w:t xml:space="preserve"> поставщика»</w:t>
      </w:r>
    </w:p>
    <w:p w:rsidR="0017716F" w:rsidRDefault="0017716F" w:rsidP="0017716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2631"/>
      </w:tblGrid>
      <w:tr w:rsidR="0017716F" w:rsidRPr="00A102BD" w:rsidTr="00AB2323">
        <w:tc>
          <w:tcPr>
            <w:tcW w:w="1336" w:type="dxa"/>
            <w:vAlign w:val="center"/>
          </w:tcPr>
          <w:p w:rsidR="0017716F" w:rsidRPr="00032612" w:rsidRDefault="0017716F" w:rsidP="00AB2323">
            <w:pPr>
              <w:rPr>
                <w:b/>
                <w:lang w:val="en-US"/>
              </w:rPr>
            </w:pPr>
            <w:r w:rsidRPr="00032612">
              <w:rPr>
                <w:b/>
              </w:rPr>
              <w:t xml:space="preserve">№ п/п </w:t>
            </w:r>
          </w:p>
        </w:tc>
        <w:tc>
          <w:tcPr>
            <w:tcW w:w="5604" w:type="dxa"/>
            <w:vAlign w:val="center"/>
          </w:tcPr>
          <w:p w:rsidR="0017716F" w:rsidRPr="00032612" w:rsidRDefault="0017716F" w:rsidP="00AB2323">
            <w:pPr>
              <w:jc w:val="center"/>
              <w:rPr>
                <w:b/>
              </w:rPr>
            </w:pPr>
            <w:r w:rsidRPr="00032612">
              <w:rPr>
                <w:b/>
              </w:rPr>
              <w:t>Вопрос или указание на документ, подлежащий представлению</w:t>
            </w:r>
          </w:p>
        </w:tc>
        <w:tc>
          <w:tcPr>
            <w:tcW w:w="2631" w:type="dxa"/>
            <w:vAlign w:val="center"/>
          </w:tcPr>
          <w:p w:rsidR="0017716F" w:rsidRPr="00032612" w:rsidRDefault="0017716F" w:rsidP="00AB2323">
            <w:pPr>
              <w:ind w:right="-113"/>
              <w:jc w:val="center"/>
              <w:rPr>
                <w:b/>
              </w:rPr>
            </w:pPr>
            <w:r w:rsidRPr="00032612">
              <w:rPr>
                <w:b/>
              </w:rPr>
              <w:t>Ответ либо указание на кол-во стр. приложенного документа</w:t>
            </w: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Полное </w:t>
            </w:r>
            <w:r>
              <w:t xml:space="preserve">официальное </w:t>
            </w:r>
            <w:r w:rsidRPr="00A102BD">
              <w:t xml:space="preserve">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Фирменное наименование </w:t>
            </w:r>
            <w:r>
              <w:t xml:space="preserve">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Указание организационно-правовой формы</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6F0034" w:rsidRDefault="0017716F" w:rsidP="0017716F">
            <w:pPr>
              <w:numPr>
                <w:ilvl w:val="0"/>
                <w:numId w:val="28"/>
              </w:numPr>
              <w:jc w:val="both"/>
              <w:rPr>
                <w:color w:val="000000"/>
              </w:rPr>
            </w:pPr>
          </w:p>
        </w:tc>
        <w:tc>
          <w:tcPr>
            <w:tcW w:w="5604" w:type="dxa"/>
          </w:tcPr>
          <w:p w:rsidR="0017716F" w:rsidRDefault="0017716F" w:rsidP="00AB2323">
            <w:pPr>
              <w:jc w:val="both"/>
              <w:rPr>
                <w:color w:val="FF0000"/>
              </w:rPr>
            </w:pPr>
            <w:r w:rsidRPr="00032612">
              <w:rPr>
                <w:color w:val="000000"/>
              </w:rPr>
              <w:t>ИНН/</w:t>
            </w:r>
            <w:r w:rsidR="001674A0">
              <w:rPr>
                <w:color w:val="000000"/>
              </w:rPr>
              <w:t>КПП/</w:t>
            </w:r>
            <w:r w:rsidRPr="00032612">
              <w:rPr>
                <w:color w:val="000000"/>
              </w:rPr>
              <w:t>Регистрационный номер для иностранных юридических лиц</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1674A0" w:rsidRDefault="0017716F" w:rsidP="00AB2323">
            <w:pPr>
              <w:numPr>
                <w:ilvl w:val="0"/>
                <w:numId w:val="28"/>
              </w:numPr>
              <w:jc w:val="both"/>
              <w:rPr>
                <w:color w:val="000000"/>
              </w:rPr>
            </w:pPr>
          </w:p>
        </w:tc>
        <w:tc>
          <w:tcPr>
            <w:tcW w:w="5604" w:type="dxa"/>
          </w:tcPr>
          <w:p w:rsidR="0017716F" w:rsidRDefault="001674A0" w:rsidP="00AB2323">
            <w:pPr>
              <w:jc w:val="both"/>
            </w:pPr>
            <w:r>
              <w:rPr>
                <w:color w:val="000000"/>
              </w:rPr>
              <w:t>ОГРН</w:t>
            </w:r>
            <w:r w:rsidR="0017716F" w:rsidRPr="00032612">
              <w:rPr>
                <w:color w:val="000000"/>
              </w:rPr>
              <w:t xml:space="preserve"> </w:t>
            </w:r>
            <w:r w:rsidR="0017716F">
              <w:t>оферента</w:t>
            </w:r>
          </w:p>
          <w:p w:rsidR="001674A0" w:rsidRPr="001674A0" w:rsidRDefault="001674A0" w:rsidP="00AB2323">
            <w:pPr>
              <w:jc w:val="both"/>
            </w:pPr>
          </w:p>
        </w:tc>
        <w:tc>
          <w:tcPr>
            <w:tcW w:w="2631" w:type="dxa"/>
          </w:tcPr>
          <w:p w:rsidR="0017716F" w:rsidRPr="00A102BD" w:rsidRDefault="0017716F"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ОКОПФ </w:t>
            </w:r>
            <w:r>
              <w:t>оферента</w:t>
            </w:r>
          </w:p>
          <w:p w:rsidR="00C32F3E" w:rsidRP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sidRPr="00032612">
              <w:rPr>
                <w:color w:val="000000"/>
              </w:rPr>
              <w:t xml:space="preserve">Код по </w:t>
            </w:r>
            <w:r>
              <w:rPr>
                <w:rFonts w:ascii="Arial" w:hAnsi="Arial" w:cs="Arial"/>
                <w:color w:val="000000"/>
              </w:rPr>
              <w:t xml:space="preserve">ОКТМО </w:t>
            </w:r>
            <w:r>
              <w:t>оферента</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Дата постановки на учет в ИФНС</w:t>
            </w:r>
          </w:p>
          <w:p w:rsidR="00C32F3E" w:rsidRDefault="00C32F3E" w:rsidP="00C32F3E">
            <w:pPr>
              <w:autoSpaceDE w:val="0"/>
              <w:autoSpaceDN w:val="0"/>
              <w:adjustRightInd w:val="0"/>
              <w:rPr>
                <w:rFonts w:ascii="Arial" w:hAnsi="Arial" w:cs="Arial"/>
                <w:color w:val="000000"/>
              </w:rPr>
            </w:pPr>
          </w:p>
        </w:tc>
        <w:tc>
          <w:tcPr>
            <w:tcW w:w="2631" w:type="dxa"/>
          </w:tcPr>
          <w:p w:rsidR="00C32F3E" w:rsidRPr="00A102BD" w:rsidRDefault="00C32F3E" w:rsidP="00AB2323">
            <w:pPr>
              <w:jc w:val="both"/>
            </w:pPr>
          </w:p>
        </w:tc>
      </w:tr>
      <w:tr w:rsidR="00C32F3E" w:rsidRPr="00A102BD" w:rsidTr="00AB2323">
        <w:tc>
          <w:tcPr>
            <w:tcW w:w="1336" w:type="dxa"/>
            <w:vAlign w:val="center"/>
          </w:tcPr>
          <w:p w:rsidR="00C32F3E" w:rsidRPr="001674A0" w:rsidRDefault="00C32F3E" w:rsidP="00AB2323">
            <w:pPr>
              <w:numPr>
                <w:ilvl w:val="0"/>
                <w:numId w:val="28"/>
              </w:numPr>
              <w:jc w:val="both"/>
              <w:rPr>
                <w:color w:val="000000"/>
              </w:rPr>
            </w:pPr>
          </w:p>
        </w:tc>
        <w:tc>
          <w:tcPr>
            <w:tcW w:w="5604" w:type="dxa"/>
          </w:tcPr>
          <w:p w:rsidR="00C32F3E" w:rsidRDefault="00C32F3E" w:rsidP="00C32F3E">
            <w:pPr>
              <w:autoSpaceDE w:val="0"/>
              <w:autoSpaceDN w:val="0"/>
              <w:adjustRightInd w:val="0"/>
              <w:rPr>
                <w:rFonts w:ascii="Arial" w:hAnsi="Arial" w:cs="Arial"/>
                <w:color w:val="000000"/>
              </w:rPr>
            </w:pPr>
            <w:r>
              <w:rPr>
                <w:rFonts w:ascii="Arial" w:hAnsi="Arial" w:cs="Arial"/>
                <w:color w:val="000000"/>
              </w:rPr>
              <w:t>Отношение оферента к субъектам малого и среднего предпринимательства</w:t>
            </w:r>
          </w:p>
        </w:tc>
        <w:tc>
          <w:tcPr>
            <w:tcW w:w="2631" w:type="dxa"/>
          </w:tcPr>
          <w:p w:rsidR="00C32F3E" w:rsidRPr="00A102BD" w:rsidRDefault="00C32F3E" w:rsidP="00AB2323">
            <w:pPr>
              <w:jc w:val="both"/>
            </w:pPr>
          </w:p>
        </w:tc>
      </w:tr>
      <w:tr w:rsidR="0017716F" w:rsidRPr="00605627" w:rsidTr="00AB2323">
        <w:tc>
          <w:tcPr>
            <w:tcW w:w="1336" w:type="dxa"/>
            <w:vAlign w:val="center"/>
          </w:tcPr>
          <w:p w:rsidR="0017716F" w:rsidRPr="00C32F3E" w:rsidRDefault="0017716F" w:rsidP="00AB2323">
            <w:pPr>
              <w:numPr>
                <w:ilvl w:val="0"/>
                <w:numId w:val="28"/>
              </w:numPr>
              <w:jc w:val="both"/>
              <w:rPr>
                <w:color w:val="000000"/>
              </w:rPr>
            </w:pPr>
          </w:p>
        </w:tc>
        <w:tc>
          <w:tcPr>
            <w:tcW w:w="5604" w:type="dxa"/>
          </w:tcPr>
          <w:p w:rsidR="0017716F" w:rsidRPr="00C525C4" w:rsidRDefault="0017716F" w:rsidP="00AB2323">
            <w:pPr>
              <w:jc w:val="both"/>
            </w:pPr>
            <w:r w:rsidRPr="00032612">
              <w:rPr>
                <w:color w:val="000000"/>
              </w:rPr>
              <w:t xml:space="preserve">Код по ОКВЭД </w:t>
            </w:r>
            <w:r>
              <w:t>оферента</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605627"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 xml:space="preserve">Код по ОКПО </w:t>
            </w:r>
            <w:r>
              <w:t xml:space="preserve">оферента </w:t>
            </w:r>
          </w:p>
          <w:p w:rsidR="0017716F" w:rsidRPr="00032612" w:rsidRDefault="0017716F" w:rsidP="00AB2323">
            <w:pPr>
              <w:jc w:val="both"/>
              <w:rPr>
                <w:color w:val="000000"/>
              </w:rPr>
            </w:pPr>
          </w:p>
        </w:tc>
        <w:tc>
          <w:tcPr>
            <w:tcW w:w="2631" w:type="dxa"/>
          </w:tcPr>
          <w:p w:rsidR="0017716F" w:rsidRPr="00605627" w:rsidRDefault="0017716F" w:rsidP="00AB2323">
            <w:pPr>
              <w:jc w:val="both"/>
            </w:pPr>
          </w:p>
        </w:tc>
      </w:tr>
      <w:tr w:rsidR="0017716F" w:rsidRPr="00032612" w:rsidTr="00AB2323">
        <w:tc>
          <w:tcPr>
            <w:tcW w:w="1336" w:type="dxa"/>
            <w:vAlign w:val="center"/>
          </w:tcPr>
          <w:p w:rsidR="0017716F" w:rsidRPr="00605627" w:rsidRDefault="0017716F" w:rsidP="0017716F">
            <w:pPr>
              <w:numPr>
                <w:ilvl w:val="0"/>
                <w:numId w:val="28"/>
              </w:numPr>
              <w:jc w:val="both"/>
            </w:pPr>
          </w:p>
        </w:tc>
        <w:tc>
          <w:tcPr>
            <w:tcW w:w="5604" w:type="dxa"/>
          </w:tcPr>
          <w:p w:rsidR="0017716F" w:rsidRPr="00A102BD" w:rsidRDefault="0017716F" w:rsidP="00AB2323">
            <w:pPr>
              <w:jc w:val="both"/>
            </w:pPr>
            <w:r w:rsidRPr="00A102BD">
              <w:t>Юридический</w:t>
            </w:r>
            <w:r w:rsidRPr="00032612">
              <w:rPr>
                <w:lang w:val="en-US"/>
              </w:rPr>
              <w:t xml:space="preserve"> </w:t>
            </w:r>
            <w:r w:rsidRPr="00A102BD">
              <w:t>адрес</w:t>
            </w:r>
            <w:r>
              <w:t xml:space="preserve"> оферента </w:t>
            </w:r>
          </w:p>
          <w:p w:rsidR="0017716F" w:rsidRPr="00032612" w:rsidRDefault="0017716F" w:rsidP="00AB2323">
            <w:pPr>
              <w:jc w:val="both"/>
              <w:rPr>
                <w:lang w:val="en-US"/>
              </w:rPr>
            </w:pPr>
          </w:p>
        </w:tc>
        <w:tc>
          <w:tcPr>
            <w:tcW w:w="2631" w:type="dxa"/>
          </w:tcPr>
          <w:p w:rsidR="0017716F" w:rsidRPr="00032612" w:rsidRDefault="0017716F" w:rsidP="00AB2323">
            <w:pPr>
              <w:jc w:val="both"/>
              <w:rPr>
                <w:lang w:val="en-US"/>
              </w:rPr>
            </w:pPr>
          </w:p>
        </w:tc>
      </w:tr>
      <w:tr w:rsidR="0017716F" w:rsidRPr="002C78C8" w:rsidTr="00AB2323">
        <w:tc>
          <w:tcPr>
            <w:tcW w:w="1336" w:type="dxa"/>
            <w:vAlign w:val="center"/>
          </w:tcPr>
          <w:p w:rsidR="0017716F" w:rsidRPr="002C78C8" w:rsidRDefault="0017716F" w:rsidP="0017716F">
            <w:pPr>
              <w:numPr>
                <w:ilvl w:val="0"/>
                <w:numId w:val="28"/>
              </w:numPr>
              <w:jc w:val="both"/>
              <w:rPr>
                <w:lang w:val="en-US"/>
              </w:rPr>
            </w:pPr>
          </w:p>
        </w:tc>
        <w:tc>
          <w:tcPr>
            <w:tcW w:w="5604" w:type="dxa"/>
          </w:tcPr>
          <w:p w:rsidR="0017716F" w:rsidRPr="002C78C8" w:rsidRDefault="0017716F" w:rsidP="00AB2323">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2C3265">
              <w:t xml:space="preserve"> </w:t>
            </w:r>
          </w:p>
        </w:tc>
        <w:tc>
          <w:tcPr>
            <w:tcW w:w="2631" w:type="dxa"/>
          </w:tcPr>
          <w:p w:rsidR="0017716F" w:rsidRPr="002C78C8"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С</w:t>
            </w:r>
            <w:r w:rsidRPr="00A102BD">
              <w:t>видетельств</w:t>
            </w:r>
            <w:r>
              <w:t>о</w:t>
            </w:r>
            <w:r w:rsidRPr="00A102BD">
              <w:t xml:space="preserve"> о постановке на учет в налоговом органе по месту нахождения (последнего, если были изменения)</w:t>
            </w:r>
            <w:r>
              <w:t xml:space="preserve"> оферента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Фактический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Почтовый адрес</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телефона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факса</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адрес электронной почты</w:t>
            </w:r>
            <w:r>
              <w:t xml:space="preserve">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Интернет-страница</w:t>
            </w:r>
            <w:r>
              <w:t xml:space="preserve"> (сайт) оферента </w:t>
            </w:r>
          </w:p>
          <w:p w:rsidR="0017716F" w:rsidRPr="00A102BD" w:rsidRDefault="0017716F" w:rsidP="00AB2323">
            <w:pPr>
              <w:jc w:val="both"/>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р</w:t>
            </w:r>
            <w:r w:rsidRPr="00A102BD">
              <w:t xml:space="preserve">уководителя </w:t>
            </w:r>
            <w:r>
              <w:t>оферента,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Документы, подтверждающие полномочия руководителя (</w:t>
            </w:r>
            <w:r w:rsidRPr="002C78C8">
              <w:t>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t>, заверенная оферентом)</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Фамилия, имя, отчество г</w:t>
            </w:r>
            <w:r w:rsidRPr="00A102BD">
              <w:t>лавного бухгалтера</w:t>
            </w:r>
            <w:r>
              <w:t xml:space="preserve"> оферента и телефон</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Л</w:t>
            </w:r>
            <w:r w:rsidRPr="00A102BD">
              <w:t>ица, полномочные действовать без доверенности</w:t>
            </w:r>
            <w:r>
              <w:t xml:space="preserve"> </w:t>
            </w:r>
            <w:r w:rsidRPr="00A102BD">
              <w:t xml:space="preserve">от имени </w:t>
            </w:r>
            <w:r>
              <w:t xml:space="preserve">оферента </w:t>
            </w:r>
            <w:r w:rsidRPr="00A102BD">
              <w:t>в силу у</w:t>
            </w:r>
            <w:r>
              <w:t xml:space="preserve">чредительных </w:t>
            </w:r>
            <w:r w:rsidRPr="00A102BD">
              <w:t xml:space="preserve">документов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t>Р</w:t>
            </w:r>
            <w:r w:rsidRPr="00A102BD">
              <w:t>азмер уставного (складочного) капитала</w:t>
            </w:r>
            <w:r>
              <w:t xml:space="preserve"> оферента </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032612" w:rsidRDefault="0017716F" w:rsidP="00AB2323">
            <w:pPr>
              <w:jc w:val="both"/>
              <w:rPr>
                <w:color w:val="000000"/>
                <w:spacing w:val="-4"/>
              </w:rPr>
            </w:pPr>
            <w:r w:rsidRPr="00032612">
              <w:rPr>
                <w:color w:val="000000"/>
                <w:spacing w:val="-6"/>
              </w:rPr>
              <w:t xml:space="preserve">Наиболее значимые поставки, заказы на выполнение работ, оказание услуг, характеризующие деятельность </w:t>
            </w:r>
            <w:r>
              <w:rPr>
                <w:color w:val="000000"/>
                <w:spacing w:val="-6"/>
              </w:rPr>
              <w:t>оферент</w:t>
            </w:r>
            <w:r w:rsidRPr="00032612">
              <w:rPr>
                <w:color w:val="000000"/>
                <w:spacing w:val="-6"/>
              </w:rPr>
              <w:t>а</w:t>
            </w:r>
            <w:r w:rsidRPr="00032612">
              <w:rPr>
                <w:rStyle w:val="affa"/>
                <w:color w:val="000000"/>
                <w:spacing w:val="-6"/>
              </w:rPr>
              <w:footnoteReference w:id="1"/>
            </w:r>
            <w:r w:rsidRPr="00032612">
              <w:rPr>
                <w:color w:val="000000"/>
                <w:spacing w:val="-6"/>
              </w:rPr>
              <w:t xml:space="preserve">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9B51AA" w:rsidRDefault="0017716F" w:rsidP="0017716F">
            <w:pPr>
              <w:numPr>
                <w:ilvl w:val="0"/>
                <w:numId w:val="28"/>
              </w:numPr>
              <w:jc w:val="both"/>
            </w:pPr>
          </w:p>
        </w:tc>
        <w:tc>
          <w:tcPr>
            <w:tcW w:w="5604" w:type="dxa"/>
          </w:tcPr>
          <w:p w:rsidR="0017716F" w:rsidRPr="002C78C8" w:rsidRDefault="0017716F" w:rsidP="00AB2323">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17716F" w:rsidRPr="00032612" w:rsidRDefault="0017716F" w:rsidP="00AB2323">
            <w:pPr>
              <w:widowControl w:val="0"/>
              <w:shd w:val="clear" w:color="auto" w:fill="FFFFFF"/>
              <w:tabs>
                <w:tab w:val="left" w:pos="864"/>
              </w:tabs>
              <w:autoSpaceDE w:val="0"/>
              <w:autoSpaceDN w:val="0"/>
              <w:adjustRightInd w:val="0"/>
              <w:jc w:val="both"/>
              <w:rPr>
                <w:color w:val="000000"/>
              </w:rPr>
            </w:pP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032612" w:rsidRDefault="0017716F" w:rsidP="0017716F">
            <w:pPr>
              <w:numPr>
                <w:ilvl w:val="0"/>
                <w:numId w:val="28"/>
              </w:numPr>
              <w:jc w:val="both"/>
              <w:rPr>
                <w:color w:val="000000"/>
              </w:rPr>
            </w:pPr>
          </w:p>
        </w:tc>
        <w:tc>
          <w:tcPr>
            <w:tcW w:w="5604" w:type="dxa"/>
          </w:tcPr>
          <w:p w:rsidR="0017716F" w:rsidRPr="00032612" w:rsidRDefault="0017716F" w:rsidP="00AB2323">
            <w:pPr>
              <w:jc w:val="both"/>
              <w:rPr>
                <w:color w:val="000000"/>
              </w:rPr>
            </w:pPr>
            <w:r w:rsidRPr="00032612">
              <w:rPr>
                <w:color w:val="000000"/>
              </w:rPr>
              <w:t>Приложить бухгалтерский баланс за последние три года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Приложить о</w:t>
            </w:r>
            <w:r w:rsidRPr="00A102BD">
              <w:t>тчет о прибылях и убытках</w:t>
            </w:r>
            <w:r>
              <w:t xml:space="preserve"> </w:t>
            </w:r>
            <w:r w:rsidRPr="00032612">
              <w:rPr>
                <w:color w:val="000000"/>
              </w:rPr>
              <w:t>за последние три года</w:t>
            </w:r>
          </w:p>
        </w:tc>
        <w:tc>
          <w:tcPr>
            <w:tcW w:w="2631" w:type="dxa"/>
          </w:tcPr>
          <w:p w:rsidR="0017716F" w:rsidRPr="00A102BD" w:rsidRDefault="0017716F" w:rsidP="00AB2323">
            <w:pPr>
              <w:jc w:val="both"/>
            </w:pPr>
          </w:p>
        </w:tc>
      </w:tr>
      <w:tr w:rsidR="0017716F" w:rsidRPr="00612364" w:rsidTr="00AB2323">
        <w:tc>
          <w:tcPr>
            <w:tcW w:w="1336" w:type="dxa"/>
            <w:vAlign w:val="center"/>
          </w:tcPr>
          <w:p w:rsidR="0017716F" w:rsidRPr="00062A5A" w:rsidRDefault="0017716F" w:rsidP="0017716F">
            <w:pPr>
              <w:numPr>
                <w:ilvl w:val="0"/>
                <w:numId w:val="28"/>
              </w:numPr>
              <w:jc w:val="both"/>
            </w:pPr>
          </w:p>
        </w:tc>
        <w:tc>
          <w:tcPr>
            <w:tcW w:w="5604" w:type="dxa"/>
          </w:tcPr>
          <w:p w:rsidR="0017716F" w:rsidRPr="00612364" w:rsidRDefault="0017716F" w:rsidP="00AB2323">
            <w:pPr>
              <w:jc w:val="both"/>
            </w:pPr>
            <w:r w:rsidRPr="00A102BD">
              <w:t>Банковские</w:t>
            </w:r>
            <w:r w:rsidRPr="00612364">
              <w:t xml:space="preserve"> </w:t>
            </w:r>
            <w:r w:rsidRPr="00A102BD">
              <w:t>реквизиты</w:t>
            </w:r>
            <w:r>
              <w:t xml:space="preserve"> (р</w:t>
            </w:r>
            <w:r w:rsidRPr="00A102BD">
              <w:t>асчетный счет</w:t>
            </w:r>
            <w:r>
              <w:t>,</w:t>
            </w:r>
            <w:r w:rsidRPr="00A102BD">
              <w:t xml:space="preserve"> </w:t>
            </w:r>
            <w:r>
              <w:t>к</w:t>
            </w:r>
            <w:r w:rsidRPr="00A102BD">
              <w:t>орреспондентский счет</w:t>
            </w:r>
            <w:r>
              <w:t xml:space="preserve">, БИК, </w:t>
            </w:r>
            <w:r w:rsidRPr="00A102BD">
              <w:t>(наименование и адрес банка, телефоны банка</w:t>
            </w:r>
            <w:r>
              <w:t xml:space="preserve"> оферента</w:t>
            </w:r>
            <w:r w:rsidRPr="00A102BD">
              <w:t>)</w:t>
            </w:r>
          </w:p>
        </w:tc>
        <w:tc>
          <w:tcPr>
            <w:tcW w:w="2631" w:type="dxa"/>
          </w:tcPr>
          <w:p w:rsidR="0017716F" w:rsidRPr="00612364"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 xml:space="preserve">возбужденной процедуры ликвидации, </w:t>
            </w:r>
            <w:r w:rsidRPr="00A102BD">
              <w:t>несостоятельности (банкротств</w:t>
            </w:r>
            <w:r>
              <w:t>а</w:t>
            </w:r>
            <w:r w:rsidRPr="00A102BD">
              <w:t>)</w:t>
            </w:r>
            <w:r>
              <w:t>, конкурсного производства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AB2323">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Default="0017716F" w:rsidP="00CE3523">
            <w:pPr>
              <w:jc w:val="both"/>
            </w:pPr>
            <w:r>
              <w:t>Наличие/отсутствие п</w:t>
            </w:r>
            <w:r w:rsidRPr="00A102BD">
              <w:t>редыдущ</w:t>
            </w:r>
            <w:r>
              <w:t>его</w:t>
            </w:r>
            <w:r w:rsidRPr="00A102BD">
              <w:t xml:space="preserve"> опыт</w:t>
            </w:r>
            <w:r>
              <w:t>а</w:t>
            </w:r>
            <w:r w:rsidRPr="00A102BD">
              <w:t xml:space="preserve"> работы с </w:t>
            </w:r>
            <w:r w:rsidR="00CE3523">
              <w:t>ОАО «</w:t>
            </w:r>
            <w:r w:rsidR="00CE3523" w:rsidRPr="00D41129">
              <w:t>РКС-Менеджмент</w:t>
            </w:r>
            <w:r w:rsidR="00CE3523">
              <w:t>»</w:t>
            </w:r>
            <w:r w:rsidRPr="00A102BD">
              <w:t xml:space="preserve"> или любым УО </w:t>
            </w:r>
            <w:r w:rsidR="00CE3523">
              <w:t>ОАО «</w:t>
            </w:r>
            <w:r w:rsidR="00CE3523" w:rsidRPr="00D41129">
              <w:t>РКС-Менеджмент</w:t>
            </w:r>
            <w:r w:rsidR="00CE3523">
              <w:t xml:space="preserve">» </w:t>
            </w:r>
            <w:r w:rsidRPr="00A102BD">
              <w:t>(если да,</w:t>
            </w:r>
            <w:r>
              <w:t xml:space="preserve"> то </w:t>
            </w:r>
            <w:r w:rsidRPr="00A102BD">
              <w:t>предостав</w:t>
            </w:r>
            <w:r>
              <w:t xml:space="preserve">ляется информация о предмете сотрудничества, </w:t>
            </w:r>
            <w:r w:rsidRPr="00A102BD">
              <w:t>данные контактного лица</w:t>
            </w:r>
            <w:r>
              <w:t>)</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Pr="00A102BD" w:rsidRDefault="0017716F" w:rsidP="00AB2323">
            <w:pPr>
              <w:jc w:val="both"/>
            </w:pPr>
            <w:r w:rsidRPr="00A102BD">
              <w:t>Филиалы: перечислить наименования и почтовые адреса</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C9274B" w:rsidRDefault="0017716F" w:rsidP="0017716F">
            <w:pPr>
              <w:numPr>
                <w:ilvl w:val="0"/>
                <w:numId w:val="28"/>
              </w:numPr>
              <w:jc w:val="both"/>
            </w:pPr>
          </w:p>
        </w:tc>
        <w:tc>
          <w:tcPr>
            <w:tcW w:w="5604" w:type="dxa"/>
          </w:tcPr>
          <w:p w:rsidR="0017716F" w:rsidRDefault="0017716F" w:rsidP="00AB2323">
            <w:pPr>
              <w:jc w:val="both"/>
            </w:pPr>
            <w:r>
              <w:t>Д</w:t>
            </w:r>
            <w:r w:rsidRPr="002C78C8">
              <w:t xml:space="preserve">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w:t>
            </w:r>
            <w:r w:rsidRPr="002C78C8">
              <w:lastRenderedPageBreak/>
              <w:t>поставляемый Оферентом товар</w:t>
            </w:r>
            <w:r>
              <w:t xml:space="preserve"> (приложить копии)</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A0486" w:rsidRDefault="0017716F" w:rsidP="00AB2323">
            <w:pPr>
              <w:jc w:val="both"/>
            </w:pPr>
            <w:r>
              <w:t xml:space="preserve">Лицензия </w:t>
            </w:r>
            <w:r w:rsidRPr="00B51945">
              <w:t>(при условии лицензирования вида деятельности Оферента)</w:t>
            </w:r>
            <w:r>
              <w:t xml:space="preserve"> или иные разрешительные документы, требуемые для осуществления поставок товара, выполнения работ, оказания услуг</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Default="0017716F" w:rsidP="0017716F">
            <w:pPr>
              <w:numPr>
                <w:ilvl w:val="0"/>
                <w:numId w:val="28"/>
              </w:numPr>
              <w:jc w:val="both"/>
            </w:pPr>
          </w:p>
        </w:tc>
        <w:tc>
          <w:tcPr>
            <w:tcW w:w="5604" w:type="dxa"/>
          </w:tcPr>
          <w:p w:rsidR="0017716F" w:rsidRDefault="0017716F" w:rsidP="00AB2323">
            <w:pPr>
              <w:jc w:val="both"/>
            </w:pPr>
            <w: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2631" w:type="dxa"/>
          </w:tcPr>
          <w:p w:rsidR="0017716F" w:rsidRPr="00A102BD" w:rsidRDefault="0017716F" w:rsidP="00AB2323">
            <w:pPr>
              <w:jc w:val="both"/>
            </w:pPr>
          </w:p>
        </w:tc>
      </w:tr>
      <w:tr w:rsidR="0017716F" w:rsidRPr="00A102BD" w:rsidTr="00AB2323">
        <w:tc>
          <w:tcPr>
            <w:tcW w:w="1336" w:type="dxa"/>
            <w:vAlign w:val="center"/>
          </w:tcPr>
          <w:p w:rsidR="0017716F" w:rsidRPr="00A102BD" w:rsidRDefault="0017716F" w:rsidP="0017716F">
            <w:pPr>
              <w:numPr>
                <w:ilvl w:val="0"/>
                <w:numId w:val="28"/>
              </w:numPr>
              <w:jc w:val="both"/>
            </w:pPr>
          </w:p>
        </w:tc>
        <w:tc>
          <w:tcPr>
            <w:tcW w:w="5604" w:type="dxa"/>
          </w:tcPr>
          <w:p w:rsidR="0017716F" w:rsidRPr="00A102BD" w:rsidRDefault="0017716F" w:rsidP="00AB2323">
            <w:pPr>
              <w:jc w:val="both"/>
            </w:pPr>
            <w:r w:rsidRPr="00A102BD">
              <w:t xml:space="preserve">Фамилия, имя и отчество </w:t>
            </w:r>
            <w:r w:rsidR="001674A0">
              <w:t>контактного лица оферента</w:t>
            </w:r>
            <w:r w:rsidRPr="00A102BD">
              <w:t>:</w:t>
            </w:r>
          </w:p>
          <w:p w:rsidR="0017716F" w:rsidRPr="00A102BD" w:rsidRDefault="0017716F" w:rsidP="00AB2323">
            <w:pPr>
              <w:jc w:val="both"/>
            </w:pPr>
            <w:r w:rsidRPr="00A102BD">
              <w:t>Должность:</w:t>
            </w:r>
          </w:p>
          <w:p w:rsidR="0017716F" w:rsidRPr="00A102BD" w:rsidRDefault="0017716F" w:rsidP="00AB2323">
            <w:pPr>
              <w:jc w:val="both"/>
            </w:pPr>
            <w:r w:rsidRPr="00A102BD">
              <w:t>Тел.</w:t>
            </w:r>
          </w:p>
          <w:p w:rsidR="0017716F" w:rsidRPr="00A102BD" w:rsidRDefault="0017716F" w:rsidP="00AB2323">
            <w:pPr>
              <w:jc w:val="both"/>
            </w:pPr>
            <w:r w:rsidRPr="00A102BD">
              <w:t>Моб. Тел.</w:t>
            </w:r>
          </w:p>
          <w:p w:rsidR="0017716F" w:rsidRPr="00A102BD" w:rsidRDefault="0017716F" w:rsidP="00AB2323">
            <w:pPr>
              <w:jc w:val="both"/>
            </w:pPr>
            <w:r w:rsidRPr="00A102BD">
              <w:t>Электронная почта.</w:t>
            </w:r>
          </w:p>
        </w:tc>
        <w:tc>
          <w:tcPr>
            <w:tcW w:w="2631" w:type="dxa"/>
          </w:tcPr>
          <w:p w:rsidR="0017716F" w:rsidRPr="00A102BD" w:rsidRDefault="0017716F" w:rsidP="00AB2323">
            <w:pPr>
              <w:jc w:val="both"/>
            </w:pPr>
          </w:p>
        </w:tc>
      </w:tr>
    </w:tbl>
    <w:p w:rsidR="0017716F" w:rsidRPr="00A102BD" w:rsidRDefault="0017716F" w:rsidP="0017716F"/>
    <w:p w:rsidR="0017716F" w:rsidRPr="00A102BD" w:rsidRDefault="0017716F" w:rsidP="0017716F">
      <w:pPr>
        <w:ind w:left="360"/>
      </w:pPr>
    </w:p>
    <w:p w:rsidR="0017716F" w:rsidRPr="00361014" w:rsidRDefault="0017716F" w:rsidP="0017716F">
      <w:pPr>
        <w:rPr>
          <w:rFonts w:ascii="Arial" w:hAnsi="Arial" w:cs="Arial"/>
        </w:rPr>
      </w:pPr>
      <w:r w:rsidRPr="00361014">
        <w:rPr>
          <w:rFonts w:ascii="Arial" w:hAnsi="Arial" w:cs="Arial"/>
        </w:rPr>
        <w:t>____________________________</w:t>
      </w:r>
    </w:p>
    <w:p w:rsidR="0017716F" w:rsidRPr="00361014" w:rsidRDefault="0017716F" w:rsidP="0017716F">
      <w:pPr>
        <w:rPr>
          <w:rFonts w:ascii="Arial" w:hAnsi="Arial" w:cs="Arial"/>
          <w:i/>
        </w:rPr>
      </w:pPr>
      <w:r w:rsidRPr="00361014">
        <w:rPr>
          <w:rFonts w:ascii="Arial" w:hAnsi="Arial" w:cs="Arial"/>
          <w:i/>
        </w:rPr>
        <w:t>(подпись)</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17716F" w:rsidRPr="00361014" w:rsidRDefault="0017716F" w:rsidP="0017716F">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Pr>
          <w:rFonts w:ascii="Arial" w:hAnsi="Arial" w:cs="Arial"/>
          <w:i/>
        </w:rPr>
        <w:t>оферент</w:t>
      </w:r>
      <w:r w:rsidRPr="00361014">
        <w:rPr>
          <w:rFonts w:ascii="Arial" w:hAnsi="Arial" w:cs="Arial"/>
          <w:i/>
        </w:rPr>
        <w:t>а</w:t>
      </w:r>
      <w:r w:rsidRPr="00361014">
        <w:rPr>
          <w:rFonts w:ascii="Arial" w:hAnsi="Arial" w:cs="Arial"/>
        </w:rPr>
        <w:t xml:space="preserve">&gt; </w:t>
      </w:r>
    </w:p>
    <w:p w:rsidR="0017716F" w:rsidRPr="00361014" w:rsidRDefault="0017716F" w:rsidP="0017716F">
      <w:pPr>
        <w:rPr>
          <w:rFonts w:ascii="Arial" w:hAnsi="Arial" w:cs="Arial"/>
        </w:rPr>
      </w:pPr>
    </w:p>
    <w:p w:rsidR="00E2070C" w:rsidRPr="00361014" w:rsidRDefault="0017716F" w:rsidP="00042885">
      <w:pPr>
        <w:ind w:left="360"/>
        <w:rPr>
          <w:rFonts w:ascii="Arial" w:hAnsi="Arial" w:cs="Arial"/>
        </w:rPr>
      </w:pPr>
      <w:r w:rsidRPr="00361014">
        <w:rPr>
          <w:rFonts w:ascii="Arial" w:hAnsi="Arial" w:cs="Arial"/>
        </w:rPr>
        <w:t>М.П.</w:t>
      </w:r>
      <w:bookmarkEnd w:id="1"/>
      <w:bookmarkEnd w:id="2"/>
      <w:bookmarkEnd w:id="3"/>
      <w:bookmarkEnd w:id="4"/>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106" w:rsidRDefault="00477106">
      <w:r>
        <w:separator/>
      </w:r>
    </w:p>
  </w:endnote>
  <w:endnote w:type="continuationSeparator" w:id="0">
    <w:p w:rsidR="00477106" w:rsidRDefault="004771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валют">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Che">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623" w:rsidRDefault="00EA1623" w:rsidP="00312293">
    <w:pPr>
      <w:pStyle w:val="ae"/>
      <w:jc w:val="right"/>
    </w:pPr>
    <w:r>
      <w:t xml:space="preserve">стр. </w:t>
    </w:r>
    <w:fldSimple w:instr=" PAGE ">
      <w:r w:rsidR="00FF018F">
        <w:rPr>
          <w:noProof/>
        </w:rPr>
        <w:t>3</w:t>
      </w:r>
    </w:fldSimple>
    <w:r>
      <w:t xml:space="preserve"> из </w:t>
    </w:r>
    <w:fldSimple w:instr=" NUMPAGES ">
      <w:r w:rsidR="00FF018F">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106" w:rsidRDefault="00477106">
      <w:r>
        <w:separator/>
      </w:r>
    </w:p>
  </w:footnote>
  <w:footnote w:type="continuationSeparator" w:id="0">
    <w:p w:rsidR="00477106" w:rsidRDefault="00477106">
      <w:r>
        <w:continuationSeparator/>
      </w:r>
    </w:p>
  </w:footnote>
  <w:footnote w:id="1">
    <w:p w:rsidR="0017716F" w:rsidRPr="00DE7344" w:rsidRDefault="0017716F" w:rsidP="0017716F">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17716F" w:rsidRPr="00B93AEF" w:rsidRDefault="0017716F" w:rsidP="0017716F">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stylePaneFormatFilter w:val="3F01"/>
  <w:defaultTabStop w:val="851"/>
  <w:noPunctuationKerning/>
  <w:characterSpacingControl w:val="doNotCompress"/>
  <w:hdrShapeDefaults>
    <o:shapedefaults v:ext="edit" spidmax="10242"/>
  </w:hdrShapeDefaults>
  <w:footnotePr>
    <w:footnote w:id="-1"/>
    <w:footnote w:id="0"/>
  </w:footnotePr>
  <w:endnotePr>
    <w:endnote w:id="-1"/>
    <w:endnote w:id="0"/>
  </w:endnotePr>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674A0"/>
    <w:rsid w:val="00170732"/>
    <w:rsid w:val="00171326"/>
    <w:rsid w:val="001714DA"/>
    <w:rsid w:val="00175D12"/>
    <w:rsid w:val="0017716F"/>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4EF"/>
    <w:rsid w:val="002C1DBC"/>
    <w:rsid w:val="002C213C"/>
    <w:rsid w:val="002C2D89"/>
    <w:rsid w:val="002C38EC"/>
    <w:rsid w:val="002C422B"/>
    <w:rsid w:val="002C482D"/>
    <w:rsid w:val="002D3E2F"/>
    <w:rsid w:val="002D4FD4"/>
    <w:rsid w:val="002D61A0"/>
    <w:rsid w:val="002D7B7E"/>
    <w:rsid w:val="002E052E"/>
    <w:rsid w:val="002E0B52"/>
    <w:rsid w:val="002E18BE"/>
    <w:rsid w:val="002E19DE"/>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106"/>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6764"/>
    <w:rsid w:val="004F79E0"/>
    <w:rsid w:val="00500A1D"/>
    <w:rsid w:val="0050204C"/>
    <w:rsid w:val="00502D42"/>
    <w:rsid w:val="0050476E"/>
    <w:rsid w:val="00505FDC"/>
    <w:rsid w:val="005079FC"/>
    <w:rsid w:val="0051037A"/>
    <w:rsid w:val="0051095F"/>
    <w:rsid w:val="00511C0B"/>
    <w:rsid w:val="00511CC2"/>
    <w:rsid w:val="00512066"/>
    <w:rsid w:val="005136F7"/>
    <w:rsid w:val="00515A4A"/>
    <w:rsid w:val="0052065F"/>
    <w:rsid w:val="00520681"/>
    <w:rsid w:val="0052181D"/>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2AF2"/>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6E06"/>
    <w:rsid w:val="007B4C8C"/>
    <w:rsid w:val="007B515F"/>
    <w:rsid w:val="007B563B"/>
    <w:rsid w:val="007B598C"/>
    <w:rsid w:val="007C085C"/>
    <w:rsid w:val="007C1D6A"/>
    <w:rsid w:val="007C534C"/>
    <w:rsid w:val="007C5752"/>
    <w:rsid w:val="007C5E14"/>
    <w:rsid w:val="007D0175"/>
    <w:rsid w:val="007D07EA"/>
    <w:rsid w:val="007D19A7"/>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323"/>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5F78"/>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D48"/>
    <w:rsid w:val="00C256AD"/>
    <w:rsid w:val="00C260AE"/>
    <w:rsid w:val="00C26C95"/>
    <w:rsid w:val="00C27317"/>
    <w:rsid w:val="00C32F3E"/>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39FC"/>
    <w:rsid w:val="00CA43FF"/>
    <w:rsid w:val="00CA52D7"/>
    <w:rsid w:val="00CA7378"/>
    <w:rsid w:val="00CA7B91"/>
    <w:rsid w:val="00CB11D7"/>
    <w:rsid w:val="00CB1AA7"/>
    <w:rsid w:val="00CB2CD6"/>
    <w:rsid w:val="00CB6168"/>
    <w:rsid w:val="00CC07C1"/>
    <w:rsid w:val="00CC1008"/>
    <w:rsid w:val="00CC1595"/>
    <w:rsid w:val="00CC1D45"/>
    <w:rsid w:val="00CC2159"/>
    <w:rsid w:val="00CD02AB"/>
    <w:rsid w:val="00CD1ECA"/>
    <w:rsid w:val="00CD1FEB"/>
    <w:rsid w:val="00CD43F9"/>
    <w:rsid w:val="00CE0AE0"/>
    <w:rsid w:val="00CE1452"/>
    <w:rsid w:val="00CE3523"/>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223B"/>
    <w:rsid w:val="00E3439B"/>
    <w:rsid w:val="00E356AC"/>
    <w:rsid w:val="00E35F99"/>
    <w:rsid w:val="00E36B62"/>
    <w:rsid w:val="00E37606"/>
    <w:rsid w:val="00E37950"/>
    <w:rsid w:val="00E40D18"/>
    <w:rsid w:val="00E437F7"/>
    <w:rsid w:val="00E450E6"/>
    <w:rsid w:val="00E4514F"/>
    <w:rsid w:val="00E45219"/>
    <w:rsid w:val="00E45747"/>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2613"/>
    <w:rsid w:val="00FC337F"/>
    <w:rsid w:val="00FD1B18"/>
    <w:rsid w:val="00FD43F9"/>
    <w:rsid w:val="00FD4AEE"/>
    <w:rsid w:val="00FD66D9"/>
    <w:rsid w:val="00FD7DC0"/>
    <w:rsid w:val="00FE129C"/>
    <w:rsid w:val="00FE168A"/>
    <w:rsid w:val="00FE2E0F"/>
    <w:rsid w:val="00FE7CFC"/>
    <w:rsid w:val="00FF018F"/>
    <w:rsid w:val="00FF0597"/>
    <w:rsid w:val="00FF2820"/>
    <w:rsid w:val="00FF4CF9"/>
    <w:rsid w:val="00FF5347"/>
    <w:rsid w:val="00FF61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AA1C89"/>
    <w:rPr>
      <w:rFonts w:ascii="Cambria" w:hAnsi="Cambria" w:cs="Times New Roman"/>
      <w:b/>
      <w:bCs/>
      <w:kern w:val="32"/>
      <w:sz w:val="32"/>
      <w:szCs w:val="32"/>
    </w:rPr>
  </w:style>
  <w:style w:type="character" w:customStyle="1" w:styleId="20">
    <w:name w:val="Заголовок 2 Знак"/>
    <w:basedOn w:val="a0"/>
    <w:link w:val="2"/>
    <w:semiHidden/>
    <w:locked/>
    <w:rsid w:val="00AA1C89"/>
    <w:rPr>
      <w:rFonts w:ascii="Cambria" w:hAnsi="Cambria" w:cs="Times New Roman"/>
      <w:b/>
      <w:bCs/>
      <w:i/>
      <w:iCs/>
      <w:sz w:val="28"/>
      <w:szCs w:val="28"/>
    </w:rPr>
  </w:style>
  <w:style w:type="character" w:customStyle="1" w:styleId="30">
    <w:name w:val="Заголовок 3 Знак"/>
    <w:basedOn w:val="a0"/>
    <w:link w:val="3"/>
    <w:locked/>
    <w:rsid w:val="00F80954"/>
    <w:rPr>
      <w:rFonts w:ascii="Verdana" w:hAnsi="Verdana" w:cs="Arial"/>
      <w:b/>
      <w:bCs/>
      <w:szCs w:val="26"/>
      <w:lang w:val="ru-RU" w:eastAsia="ru-RU" w:bidi="ar-SA"/>
    </w:rPr>
  </w:style>
  <w:style w:type="character" w:customStyle="1" w:styleId="40">
    <w:name w:val="Заголовок 4 Знак"/>
    <w:basedOn w:val="a0"/>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basedOn w:val="a0"/>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basedOn w:val="a0"/>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basedOn w:val="a0"/>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basedOn w:val="a0"/>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basedOn w:val="a0"/>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basedOn w:val="a0"/>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basedOn w:val="a0"/>
    <w:link w:val="ae"/>
    <w:semiHidden/>
    <w:locked/>
    <w:rsid w:val="00AA1C89"/>
    <w:rPr>
      <w:rFonts w:ascii="Verdana" w:hAnsi="Verdana" w:cs="Times New Roman"/>
      <w:sz w:val="20"/>
      <w:szCs w:val="20"/>
    </w:rPr>
  </w:style>
  <w:style w:type="character" w:styleId="af0">
    <w:name w:val="page number"/>
    <w:basedOn w:val="a0"/>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basedOn w:val="a0"/>
    <w:link w:val="af1"/>
    <w:locked/>
    <w:rsid w:val="002A1714"/>
    <w:rPr>
      <w:rFonts w:ascii="Tahoma" w:hAnsi="Tahoma" w:cs="Tahoma"/>
      <w:sz w:val="16"/>
      <w:szCs w:val="16"/>
    </w:rPr>
  </w:style>
  <w:style w:type="character" w:styleId="af3">
    <w:name w:val="annotation reference"/>
    <w:basedOn w:val="a0"/>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basedOn w:val="a0"/>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basedOn w:val="af5"/>
    <w:link w:val="af6"/>
    <w:locked/>
    <w:rsid w:val="00832298"/>
    <w:rPr>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basedOn w:val="a0"/>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basedOn w:val="a0"/>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basedOn w:val="a0"/>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basedOn w:val="a0"/>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basedOn w:val="a0"/>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basedOn w:val="a0"/>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basedOn w:val="a0"/>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basedOn w:val="a0"/>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basedOn w:val="a0"/>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basedOn w:val="a0"/>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basedOn w:val="a0"/>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basedOn w:val="a0"/>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basedOn w:val="a0"/>
    <w:semiHidden/>
    <w:rsid w:val="00E71C9D"/>
    <w:rPr>
      <w:vertAlign w:val="superscript"/>
    </w:rPr>
  </w:style>
  <w:style w:type="character" w:customStyle="1" w:styleId="style20">
    <w:name w:val="style20"/>
    <w:basedOn w:val="a0"/>
    <w:rsid w:val="00C06C39"/>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0</TotalTime>
  <Pages>3</Pages>
  <Words>628</Words>
  <Characters>3581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ОАО "РКС"</Company>
  <LinksUpToDate>false</LinksUpToDate>
  <CharactersWithSpaces>4201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creator>KL</dc:creator>
  <cp:lastModifiedBy>a.baraev</cp:lastModifiedBy>
  <cp:revision>2</cp:revision>
  <cp:lastPrinted>2010-04-13T12:36:00Z</cp:lastPrinted>
  <dcterms:created xsi:type="dcterms:W3CDTF">2016-09-15T10:23:00Z</dcterms:created>
  <dcterms:modified xsi:type="dcterms:W3CDTF">2016-09-15T10:23:00Z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